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B42F0" w14:textId="77777777" w:rsidR="00FB0CFE" w:rsidRPr="00BE233C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036E6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248CA007" wp14:editId="4FC351D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3D78A" w14:textId="77777777" w:rsidR="00FB0CFE" w:rsidRPr="00BE233C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0920A7C5" w14:textId="77777777" w:rsidR="00341011" w:rsidRPr="00BE233C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BE233C">
        <w:rPr>
          <w:rFonts w:ascii="Arial" w:hAnsi="Arial" w:cs="Arial"/>
          <w:b/>
          <w:bCs/>
          <w:caps/>
        </w:rPr>
        <w:t xml:space="preserve">KLAIPĖDOS RAJONO SAVIVALDYBĖS </w:t>
      </w:r>
    </w:p>
    <w:p w14:paraId="44D0F3DA" w14:textId="77777777" w:rsidR="00A21A80" w:rsidRPr="00BE233C" w:rsidRDefault="005B728C" w:rsidP="00A21A80">
      <w:pPr>
        <w:jc w:val="center"/>
        <w:rPr>
          <w:rFonts w:ascii="Arial" w:hAnsi="Arial" w:cs="Arial"/>
          <w:b/>
          <w:bCs/>
          <w:caps/>
        </w:rPr>
      </w:pPr>
      <w:r w:rsidRPr="00BE233C">
        <w:rPr>
          <w:rFonts w:ascii="Arial" w:hAnsi="Arial" w:cs="Arial"/>
          <w:b/>
          <w:bCs/>
          <w:caps/>
        </w:rPr>
        <w:t xml:space="preserve">ADMINISTRACIJOS </w:t>
      </w:r>
      <w:r w:rsidR="00C260DD" w:rsidRPr="00BE233C">
        <w:rPr>
          <w:rFonts w:ascii="Arial" w:hAnsi="Arial" w:cs="Arial"/>
          <w:b/>
          <w:bCs/>
          <w:caps/>
        </w:rPr>
        <w:t>VIEŠOSIOS TVARKOS</w:t>
      </w:r>
      <w:r w:rsidRPr="00BE233C">
        <w:rPr>
          <w:rFonts w:ascii="Arial" w:hAnsi="Arial" w:cs="Arial"/>
          <w:b/>
          <w:bCs/>
          <w:caps/>
        </w:rPr>
        <w:t xml:space="preserve"> SKYRIUS</w:t>
      </w:r>
    </w:p>
    <w:p w14:paraId="1F27D062" w14:textId="77777777" w:rsidR="00A21A80" w:rsidRPr="00BE233C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5571FF71" w14:textId="77777777" w:rsidR="00B1475F" w:rsidRPr="00BE233C" w:rsidRDefault="00B1475F" w:rsidP="007833CA">
      <w:pPr>
        <w:jc w:val="both"/>
        <w:rPr>
          <w:rFonts w:ascii="Arial" w:hAnsi="Arial" w:cs="Arial"/>
          <w:b/>
        </w:rPr>
      </w:pPr>
    </w:p>
    <w:p w14:paraId="4969D3F1" w14:textId="4ED0109A" w:rsidR="00CA38FC" w:rsidRPr="00BE233C" w:rsidRDefault="00CA38FC" w:rsidP="008C3797">
      <w:pPr>
        <w:pStyle w:val="statymopavad"/>
        <w:spacing w:line="240" w:lineRule="auto"/>
        <w:ind w:firstLine="0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342"/>
        <w:gridCol w:w="4297"/>
      </w:tblGrid>
      <w:tr w:rsidR="0057749D" w:rsidRPr="0057749D" w14:paraId="30469ACC" w14:textId="77777777" w:rsidTr="0001213E">
        <w:trPr>
          <w:trHeight w:val="655"/>
        </w:trPr>
        <w:tc>
          <w:tcPr>
            <w:tcW w:w="5342" w:type="dxa"/>
          </w:tcPr>
          <w:p w14:paraId="60A81E9A" w14:textId="7516076E" w:rsidR="0057749D" w:rsidRPr="0057749D" w:rsidRDefault="0015397E" w:rsidP="002A3A1E">
            <w:pPr>
              <w:spacing w:line="360" w:lineRule="auto"/>
            </w:pPr>
            <w:bookmarkStart w:id="0" w:name="part_9537adad9686450899b45a21b4297094"/>
            <w:bookmarkStart w:id="1" w:name="part_1f941fbfc8d24fec94fd985224840847"/>
            <w:bookmarkEnd w:id="0"/>
            <w:bookmarkEnd w:id="1"/>
            <w:r>
              <w:rPr>
                <w:rFonts w:ascii="Arial" w:hAnsi="Arial" w:cs="Arial"/>
              </w:rPr>
              <w:t xml:space="preserve">Klaipėdos rajono savivaldybės </w:t>
            </w:r>
            <w:r w:rsidR="002A3A1E">
              <w:rPr>
                <w:rFonts w:ascii="Arial" w:hAnsi="Arial" w:cs="Arial"/>
              </w:rPr>
              <w:t>Tarybai</w:t>
            </w:r>
          </w:p>
        </w:tc>
        <w:tc>
          <w:tcPr>
            <w:tcW w:w="4297" w:type="dxa"/>
          </w:tcPr>
          <w:p w14:paraId="2CAAD1FD" w14:textId="77777777" w:rsidR="0057749D" w:rsidRPr="0057749D" w:rsidRDefault="0057749D" w:rsidP="0057749D">
            <w:pPr>
              <w:ind w:firstLine="1296"/>
              <w:jc w:val="both"/>
              <w:rPr>
                <w:rFonts w:ascii="Arial" w:hAnsi="Arial" w:cs="Arial"/>
              </w:rPr>
            </w:pPr>
          </w:p>
        </w:tc>
      </w:tr>
      <w:tr w:rsidR="0057749D" w:rsidRPr="0057749D" w14:paraId="698CE3F0" w14:textId="77777777" w:rsidTr="0001213E">
        <w:trPr>
          <w:trHeight w:val="655"/>
        </w:trPr>
        <w:tc>
          <w:tcPr>
            <w:tcW w:w="5342" w:type="dxa"/>
          </w:tcPr>
          <w:p w14:paraId="1FAD4D51" w14:textId="77777777" w:rsidR="0057749D" w:rsidRPr="0057749D" w:rsidRDefault="0057749D" w:rsidP="0057749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297" w:type="dxa"/>
          </w:tcPr>
          <w:p w14:paraId="567BE1A9" w14:textId="77777777" w:rsidR="0057749D" w:rsidRPr="0057749D" w:rsidRDefault="0057749D" w:rsidP="0057749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05268A1" w14:textId="7D39C07C" w:rsidR="002A3A1E" w:rsidRPr="002A3A1E" w:rsidRDefault="0057749D" w:rsidP="002A3A1E">
      <w:pPr>
        <w:pStyle w:val="Antrat1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</w:pPr>
      <w:r w:rsidRPr="002A3A1E">
        <w:rPr>
          <w:rFonts w:ascii="Arial" w:hAnsi="Arial" w:cs="Arial"/>
          <w:b/>
          <w:caps/>
          <w:color w:val="auto"/>
          <w:sz w:val="24"/>
          <w:szCs w:val="24"/>
        </w:rPr>
        <w:t xml:space="preserve">DĖL </w:t>
      </w:r>
      <w:r w:rsidR="002A3A1E" w:rsidRPr="002A3A1E">
        <w:rPr>
          <w:rFonts w:ascii="Arial" w:eastAsia="Times New Roman" w:hAnsi="Arial" w:cs="Arial"/>
          <w:b/>
          <w:bCs/>
          <w:color w:val="auto"/>
          <w:sz w:val="24"/>
          <w:szCs w:val="24"/>
          <w:lang w:eastAsia="lt-LT"/>
        </w:rPr>
        <w:t>KLAIPĖDOS RAJONO SAVIVALDYBĖS GAISRŲ PREVENCIJOS 2025 METŲ</w:t>
      </w:r>
    </w:p>
    <w:p w14:paraId="5D115C55" w14:textId="113B9459" w:rsidR="0057749D" w:rsidRPr="002A3A1E" w:rsidRDefault="002A3A1E" w:rsidP="002A3A1E">
      <w:pPr>
        <w:spacing w:line="360" w:lineRule="auto"/>
        <w:ind w:left="142"/>
        <w:jc w:val="both"/>
        <w:outlineLvl w:val="0"/>
        <w:rPr>
          <w:rFonts w:ascii="Arial" w:hAnsi="Arial" w:cs="Arial"/>
        </w:rPr>
      </w:pPr>
      <w:r w:rsidRPr="002A3A1E">
        <w:rPr>
          <w:rFonts w:ascii="Arial" w:hAnsi="Arial" w:cs="Arial"/>
          <w:b/>
          <w:bCs/>
        </w:rPr>
        <w:t>PRIEMONIŲ PLANO VYKDYMO ATASKAITOS</w:t>
      </w:r>
    </w:p>
    <w:p w14:paraId="7E10032A" w14:textId="77777777" w:rsidR="0057749D" w:rsidRDefault="0057749D" w:rsidP="0057749D">
      <w:pPr>
        <w:spacing w:line="360" w:lineRule="auto"/>
        <w:ind w:left="142"/>
        <w:jc w:val="both"/>
        <w:outlineLvl w:val="0"/>
        <w:rPr>
          <w:rFonts w:ascii="Arial" w:hAnsi="Arial" w:cs="Arial"/>
        </w:rPr>
      </w:pPr>
    </w:p>
    <w:p w14:paraId="1D64D616" w14:textId="4CDF83DD" w:rsidR="002A3A1E" w:rsidRPr="00C852B1" w:rsidRDefault="002A3A1E" w:rsidP="0057749D">
      <w:pPr>
        <w:spacing w:line="360" w:lineRule="auto"/>
        <w:ind w:left="142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Teikiame </w:t>
      </w:r>
      <w:r w:rsidRPr="00BD0630">
        <w:rPr>
          <w:rFonts w:ascii="Arial" w:hAnsi="Arial" w:cs="Arial"/>
        </w:rPr>
        <w:t>Klaipėdos rajono savivaldybės gaisrų prevencijos 2025</w:t>
      </w:r>
      <w:r w:rsidR="006E409B">
        <w:rPr>
          <w:rFonts w:ascii="Calibri" w:hAnsi="Calibri" w:cs="Calibri"/>
        </w:rPr>
        <w:t>─</w:t>
      </w:r>
      <w:r w:rsidRPr="00BD0630">
        <w:rPr>
          <w:rFonts w:ascii="Arial" w:hAnsi="Arial" w:cs="Arial"/>
        </w:rPr>
        <w:t>2027 metų priemonių plan</w:t>
      </w:r>
      <w:r>
        <w:rPr>
          <w:rFonts w:ascii="Arial" w:hAnsi="Arial" w:cs="Arial"/>
        </w:rPr>
        <w:t>o, patvirtinto</w:t>
      </w:r>
      <w:r w:rsidRPr="00BD0630">
        <w:rPr>
          <w:rFonts w:ascii="Arial" w:hAnsi="Arial" w:cs="Arial"/>
        </w:rPr>
        <w:t xml:space="preserve"> Klaipėdos rajono savivaldybės tarybos 2025-02-27 sprendimu Nr. T11-70 </w:t>
      </w:r>
      <w:r w:rsidR="006E409B">
        <w:rPr>
          <w:rFonts w:ascii="Arial" w:hAnsi="Arial" w:cs="Arial"/>
        </w:rPr>
        <w:t>„</w:t>
      </w:r>
      <w:r w:rsidRPr="00BD0630">
        <w:rPr>
          <w:rFonts w:ascii="Arial" w:hAnsi="Arial" w:cs="Arial"/>
        </w:rPr>
        <w:t>Dėl gaisrų prevencijos Klaipėdos rajono savivaldybėje 2025–2027 metų priemonių plano patvirtinimo</w:t>
      </w:r>
      <w:r w:rsidR="006E409B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ataskaitą už 2025 metus.</w:t>
      </w:r>
      <w:r w:rsidRPr="00BD0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17439B22" w14:textId="214AE22B" w:rsidR="0057749D" w:rsidRPr="002A3A1E" w:rsidRDefault="0057749D" w:rsidP="002A3A1E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C852B1">
        <w:rPr>
          <w:rFonts w:ascii="Arial" w:hAnsi="Arial" w:cs="Arial"/>
          <w:caps/>
          <w:color w:val="000000"/>
          <w:lang w:eastAsia="lt-LT"/>
        </w:rPr>
        <w:tab/>
      </w:r>
      <w:r w:rsidRPr="00C852B1">
        <w:rPr>
          <w:rFonts w:ascii="Arial" w:hAnsi="Arial" w:cs="Arial"/>
          <w:bCs/>
        </w:rPr>
        <w:t xml:space="preserve">PRIDEDAMA. </w:t>
      </w:r>
      <w:r w:rsidR="002A3A1E">
        <w:rPr>
          <w:rFonts w:ascii="Arial" w:hAnsi="Arial" w:cs="Arial"/>
          <w:bCs/>
        </w:rPr>
        <w:t>Ataskaita</w:t>
      </w:r>
      <w:r w:rsidR="004657B7">
        <w:rPr>
          <w:rFonts w:ascii="Arial" w:hAnsi="Arial" w:cs="Arial"/>
          <w:bCs/>
        </w:rPr>
        <w:t>, 14 lapų</w:t>
      </w:r>
      <w:r w:rsidR="006E409B">
        <w:rPr>
          <w:rFonts w:ascii="Arial" w:hAnsi="Arial" w:cs="Arial"/>
          <w:bCs/>
        </w:rPr>
        <w:t>.</w:t>
      </w:r>
    </w:p>
    <w:p w14:paraId="3E1FF101" w14:textId="77777777" w:rsidR="007F1253" w:rsidRPr="00C852B1" w:rsidRDefault="007F1253" w:rsidP="007F1253">
      <w:pPr>
        <w:ind w:firstLine="851"/>
        <w:rPr>
          <w:rFonts w:ascii="Arial" w:hAnsi="Arial" w:cs="Arial"/>
          <w:lang w:eastAsia="lt-LT"/>
        </w:rPr>
      </w:pPr>
    </w:p>
    <w:p w14:paraId="6A6D9870" w14:textId="77777777" w:rsidR="007F1253" w:rsidRDefault="007F1253" w:rsidP="007F1253">
      <w:pPr>
        <w:ind w:firstLine="709"/>
        <w:rPr>
          <w:rStyle w:val="Pareigos"/>
          <w:rFonts w:ascii="Arial" w:hAnsi="Arial" w:cs="Arial"/>
          <w:caps w:val="0"/>
        </w:rPr>
      </w:pPr>
    </w:p>
    <w:p w14:paraId="35595A9C" w14:textId="77777777" w:rsidR="009B08A0" w:rsidRDefault="009B08A0" w:rsidP="007F1253">
      <w:pPr>
        <w:ind w:firstLine="709"/>
        <w:rPr>
          <w:rStyle w:val="Pareigos"/>
          <w:rFonts w:ascii="Arial" w:hAnsi="Arial" w:cs="Arial"/>
          <w:caps w:val="0"/>
        </w:rPr>
      </w:pPr>
    </w:p>
    <w:p w14:paraId="5703C055" w14:textId="77777777" w:rsidR="009B08A0" w:rsidRPr="00C852B1" w:rsidRDefault="009B08A0" w:rsidP="007F1253">
      <w:pPr>
        <w:ind w:firstLine="709"/>
        <w:rPr>
          <w:rStyle w:val="Pareigos"/>
          <w:rFonts w:ascii="Arial" w:hAnsi="Arial" w:cs="Arial"/>
          <w:caps w:val="0"/>
        </w:rPr>
      </w:pPr>
    </w:p>
    <w:p w14:paraId="097E022B" w14:textId="77777777" w:rsidR="007F1253" w:rsidRPr="00C852B1" w:rsidRDefault="007F1253" w:rsidP="007F1253">
      <w:pPr>
        <w:ind w:left="284"/>
        <w:rPr>
          <w:rFonts w:ascii="Arial" w:hAnsi="Arial" w:cs="Arial"/>
        </w:rPr>
      </w:pPr>
      <w:r w:rsidRPr="00C852B1">
        <w:rPr>
          <w:rFonts w:ascii="Arial" w:hAnsi="Arial" w:cs="Arial"/>
          <w:color w:val="000000"/>
          <w:shd w:val="clear" w:color="auto" w:fill="FFFFFF"/>
        </w:rPr>
        <w:t xml:space="preserve">Vedėja </w:t>
      </w:r>
      <w:r w:rsidRPr="00C852B1">
        <w:rPr>
          <w:rFonts w:ascii="Arial" w:hAnsi="Arial" w:cs="Arial"/>
          <w:color w:val="000000"/>
          <w:shd w:val="clear" w:color="auto" w:fill="FFFFFF"/>
        </w:rPr>
        <w:tab/>
      </w:r>
      <w:r w:rsidRPr="00C852B1">
        <w:rPr>
          <w:rFonts w:ascii="Arial" w:hAnsi="Arial" w:cs="Arial"/>
          <w:color w:val="000000"/>
          <w:shd w:val="clear" w:color="auto" w:fill="FFFFFF"/>
        </w:rPr>
        <w:tab/>
      </w:r>
      <w:r w:rsidRPr="00C852B1">
        <w:rPr>
          <w:rFonts w:ascii="Arial" w:hAnsi="Arial" w:cs="Arial"/>
          <w:color w:val="000000"/>
          <w:shd w:val="clear" w:color="auto" w:fill="FFFFFF"/>
        </w:rPr>
        <w:tab/>
      </w:r>
      <w:r w:rsidRPr="00C852B1">
        <w:rPr>
          <w:rFonts w:ascii="Arial" w:hAnsi="Arial" w:cs="Arial"/>
          <w:color w:val="000000"/>
          <w:shd w:val="clear" w:color="auto" w:fill="FFFFFF"/>
        </w:rPr>
        <w:tab/>
      </w:r>
      <w:r w:rsidRPr="00C852B1">
        <w:rPr>
          <w:rFonts w:ascii="Arial" w:hAnsi="Arial" w:cs="Arial"/>
          <w:color w:val="000000"/>
          <w:shd w:val="clear" w:color="auto" w:fill="FFFFFF"/>
        </w:rPr>
        <w:tab/>
      </w:r>
      <w:r w:rsidRPr="00C852B1">
        <w:rPr>
          <w:rFonts w:ascii="Arial" w:hAnsi="Arial" w:cs="Arial"/>
          <w:color w:val="000000"/>
          <w:shd w:val="clear" w:color="auto" w:fill="FFFFFF"/>
        </w:rPr>
        <w:tab/>
        <w:t>Gitana Bajorinienė</w:t>
      </w:r>
    </w:p>
    <w:p w14:paraId="4225DA4D" w14:textId="77777777" w:rsidR="007F1253" w:rsidRPr="00C852B1" w:rsidRDefault="007F1253" w:rsidP="007F1253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hd w:val="clear" w:color="auto" w:fill="FFFFFF"/>
        </w:rPr>
      </w:pPr>
    </w:p>
    <w:p w14:paraId="3EC7003A" w14:textId="77777777" w:rsidR="00BC4FA5" w:rsidRDefault="00BC4FA5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1653CA4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3D4142E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A16EFD2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CFB0D3A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6373DEA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04F1DA9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760D765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D079EA1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589970C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DC4CA4B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36F2337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211D881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D78437B" w14:textId="77777777" w:rsidR="009B08A0" w:rsidRDefault="009B08A0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631CC90" w14:textId="77777777" w:rsidR="00FF617C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F818701" w14:textId="77777777" w:rsidR="00FF617C" w:rsidRPr="00C852B1" w:rsidRDefault="00FF617C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B5873FF" w14:textId="77777777" w:rsidR="0093237D" w:rsidRPr="00C852B1" w:rsidRDefault="0093237D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4ADF00C" w14:textId="64C49231" w:rsidR="00341011" w:rsidRPr="00C852B1" w:rsidRDefault="009B08A0" w:rsidP="00E631E7">
      <w:pPr>
        <w:tabs>
          <w:tab w:val="left" w:pos="1134"/>
          <w:tab w:val="left" w:pos="1418"/>
          <w:tab w:val="left" w:pos="1701"/>
        </w:tabs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Gitana Bajorinienė</w:t>
      </w:r>
      <w:r w:rsidR="002100E9" w:rsidRPr="00C852B1">
        <w:rPr>
          <w:rFonts w:ascii="Arial" w:hAnsi="Arial" w:cs="Arial"/>
        </w:rPr>
        <w:t>, tel. (</w:t>
      </w:r>
      <w:r w:rsidR="001B62CB" w:rsidRPr="00C852B1">
        <w:rPr>
          <w:rFonts w:ascii="Arial" w:hAnsi="Arial" w:cs="Arial"/>
        </w:rPr>
        <w:t>0</w:t>
      </w:r>
      <w:r w:rsidR="004625BB" w:rsidRPr="00C852B1">
        <w:rPr>
          <w:rFonts w:ascii="Arial" w:hAnsi="Arial" w:cs="Arial"/>
        </w:rPr>
        <w:t xml:space="preserve"> 46) 47</w:t>
      </w:r>
      <w:r w:rsidR="002100E9" w:rsidRPr="00C852B1">
        <w:rPr>
          <w:rFonts w:ascii="Arial" w:hAnsi="Arial" w:cs="Arial"/>
        </w:rPr>
        <w:t xml:space="preserve"> </w:t>
      </w:r>
      <w:r w:rsidR="004625BB" w:rsidRPr="00C852B1">
        <w:rPr>
          <w:rFonts w:ascii="Arial" w:hAnsi="Arial" w:cs="Arial"/>
        </w:rPr>
        <w:t>19</w:t>
      </w:r>
      <w:r w:rsidR="002100E9" w:rsidRPr="00C852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70</w:t>
      </w:r>
      <w:r w:rsidR="002100E9" w:rsidRPr="00C852B1">
        <w:rPr>
          <w:rFonts w:ascii="Arial" w:hAnsi="Arial" w:cs="Arial"/>
        </w:rPr>
        <w:t xml:space="preserve">, el. p. </w:t>
      </w:r>
      <w:r w:rsidR="004625BB" w:rsidRPr="00C852B1">
        <w:rPr>
          <w:rFonts w:ascii="Arial" w:hAnsi="Arial" w:cs="Arial"/>
        </w:rPr>
        <w:t>g</w:t>
      </w:r>
      <w:r>
        <w:rPr>
          <w:rFonts w:ascii="Arial" w:hAnsi="Arial" w:cs="Arial"/>
        </w:rPr>
        <w:t>itana.bajoriniene</w:t>
      </w:r>
      <w:r w:rsidR="002100E9" w:rsidRPr="00C852B1">
        <w:rPr>
          <w:rFonts w:ascii="Arial" w:hAnsi="Arial" w:cs="Arial"/>
        </w:rPr>
        <w:t>@klaipedos-r.lt</w:t>
      </w:r>
    </w:p>
    <w:p w14:paraId="7FDEE1E2" w14:textId="77777777" w:rsidR="00763883" w:rsidRPr="00C852B1" w:rsidRDefault="00763883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sectPr w:rsidR="00763883" w:rsidRPr="00C852B1" w:rsidSect="004625BB">
      <w:footerReference w:type="default" r:id="rId9"/>
      <w:footerReference w:type="first" r:id="rId10"/>
      <w:type w:val="continuous"/>
      <w:pgSz w:w="11906" w:h="16838" w:code="9"/>
      <w:pgMar w:top="851" w:right="70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70676" w14:textId="77777777" w:rsidR="00D5434C" w:rsidRDefault="00D5434C" w:rsidP="00F3669A">
      <w:r>
        <w:separator/>
      </w:r>
    </w:p>
  </w:endnote>
  <w:endnote w:type="continuationSeparator" w:id="0">
    <w:p w14:paraId="76AD4B99" w14:textId="77777777" w:rsidR="00D5434C" w:rsidRDefault="00D5434C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882B" w14:textId="77777777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2" w:name="_Hlk40190180"/>
    <w:bookmarkStart w:id="3" w:name="_Hlk40190181"/>
    <w:r>
      <w:rPr>
        <w:lang w:val="en-US"/>
      </w:rPr>
      <w:tab/>
    </w:r>
    <w:r>
      <w:rPr>
        <w:lang w:val="en-US"/>
      </w:rPr>
      <w:tab/>
    </w:r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06124" w14:textId="77777777" w:rsidR="00763883" w:rsidRPr="006E17A3" w:rsidRDefault="00B6585F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6E17A3"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529F52" wp14:editId="28B6BDF2">
              <wp:simplePos x="0" y="0"/>
              <wp:positionH relativeFrom="page">
                <wp:posOffset>228600</wp:posOffset>
              </wp:positionH>
              <wp:positionV relativeFrom="paragraph">
                <wp:posOffset>-22225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90AEC0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" strokecolor="windowText" strokeweight=".5pt">
              <v:stroke joinstyle="miter"/>
              <o:lock v:ext="edit" shapetype="f"/>
              <w10:wrap anchorx="page"/>
            </v:line>
          </w:pict>
        </mc:Fallback>
      </mc:AlternateContent>
    </w:r>
    <w:r w:rsidR="00763883" w:rsidRPr="006E17A3">
      <w:rPr>
        <w:rFonts w:ascii="Arial" w:hAnsi="Arial" w:cs="Arial"/>
        <w:noProof/>
        <w:lang w:eastAsia="lt-LT"/>
      </w:rPr>
      <w:drawing>
        <wp:anchor distT="0" distB="0" distL="114300" distR="114300" simplePos="0" relativeHeight="251660288" behindDoc="1" locked="0" layoutInCell="1" allowOverlap="1" wp14:anchorId="05A1A663" wp14:editId="2578E3A8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3883" w:rsidRPr="006E17A3">
      <w:rPr>
        <w:rFonts w:ascii="Arial" w:hAnsi="Arial" w:cs="Arial"/>
        <w:sz w:val="20"/>
        <w:szCs w:val="20"/>
      </w:rPr>
      <w:t xml:space="preserve">          </w:t>
    </w:r>
    <w:r w:rsidR="00763883" w:rsidRPr="006E17A3">
      <w:rPr>
        <w:rFonts w:ascii="Arial" w:hAnsi="Arial" w:cs="Arial"/>
        <w:sz w:val="20"/>
        <w:szCs w:val="20"/>
      </w:rPr>
      <w:t>Biudžetinė įstaiga</w:t>
    </w:r>
    <w:r w:rsidR="00763883" w:rsidRPr="006E17A3">
      <w:rPr>
        <w:rFonts w:ascii="Arial" w:hAnsi="Arial" w:cs="Arial"/>
        <w:sz w:val="20"/>
        <w:szCs w:val="20"/>
      </w:rPr>
      <w:tab/>
      <w:t xml:space="preserve">                 Duomenys kaupiami ir saugomi</w:t>
    </w:r>
    <w:r w:rsidR="00763883" w:rsidRPr="006E17A3">
      <w:rPr>
        <w:rFonts w:ascii="Arial" w:hAnsi="Arial" w:cs="Arial"/>
        <w:sz w:val="20"/>
        <w:szCs w:val="20"/>
      </w:rPr>
      <w:tab/>
    </w:r>
  </w:p>
  <w:p w14:paraId="5E7BAC2B" w14:textId="77777777" w:rsidR="00763883" w:rsidRPr="006E17A3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6E17A3">
      <w:rPr>
        <w:rFonts w:ascii="Arial" w:hAnsi="Arial" w:cs="Arial"/>
        <w:sz w:val="20"/>
        <w:szCs w:val="20"/>
      </w:rPr>
      <w:t xml:space="preserve">          Klaipėdos g. 2, LT-96130,  Gargždai</w:t>
    </w:r>
    <w:r w:rsidRPr="006E17A3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6E17A3">
      <w:rPr>
        <w:rFonts w:ascii="Arial" w:hAnsi="Arial" w:cs="Arial"/>
        <w:sz w:val="20"/>
        <w:szCs w:val="20"/>
      </w:rPr>
      <w:tab/>
    </w:r>
  </w:p>
  <w:p w14:paraId="4988E4D5" w14:textId="27B75489" w:rsidR="00763883" w:rsidRPr="006E17A3" w:rsidRDefault="001B62CB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Tel. (0</w:t>
    </w:r>
    <w:r w:rsidR="00763883" w:rsidRPr="006E17A3">
      <w:rPr>
        <w:rFonts w:ascii="Arial" w:hAnsi="Arial" w:cs="Arial"/>
        <w:sz w:val="20"/>
        <w:szCs w:val="20"/>
      </w:rPr>
      <w:t xml:space="preserve"> 46)  </w:t>
    </w:r>
    <w:r w:rsidR="00CF1DB9" w:rsidRPr="006E17A3">
      <w:rPr>
        <w:rFonts w:ascii="Arial" w:hAnsi="Arial" w:cs="Arial"/>
        <w:sz w:val="20"/>
        <w:szCs w:val="20"/>
      </w:rPr>
      <w:t>21</w:t>
    </w:r>
    <w:r w:rsidR="00763883" w:rsidRPr="006E17A3">
      <w:rPr>
        <w:rFonts w:ascii="Arial" w:hAnsi="Arial" w:cs="Arial"/>
        <w:sz w:val="20"/>
        <w:szCs w:val="20"/>
      </w:rPr>
      <w:t xml:space="preserve"> 11  16 </w:t>
    </w:r>
    <w:r w:rsidR="00763883" w:rsidRPr="006E17A3">
      <w:rPr>
        <w:rFonts w:ascii="Arial" w:hAnsi="Arial" w:cs="Arial"/>
        <w:sz w:val="20"/>
        <w:szCs w:val="20"/>
      </w:rPr>
      <w:tab/>
      <w:t xml:space="preserve">                 Kodas </w:t>
    </w:r>
    <w:r w:rsidR="00763883" w:rsidRPr="006E17A3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23BF98D8" w14:textId="77777777" w:rsidR="00763883" w:rsidRPr="006E17A3" w:rsidRDefault="00763883" w:rsidP="00763883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6E17A3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6E17A3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6E17A3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Pr="006E17A3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08576BAA" w14:textId="05EB8C75" w:rsidR="00763883" w:rsidRPr="006E17A3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rFonts w:ascii="Arial" w:hAnsi="Arial" w:cs="Arial"/>
        <w:sz w:val="20"/>
        <w:szCs w:val="20"/>
      </w:rPr>
    </w:pPr>
    <w:r w:rsidRPr="006E17A3">
      <w:rPr>
        <w:rFonts w:ascii="Arial" w:hAnsi="Arial" w:cs="Arial"/>
        <w:sz w:val="20"/>
        <w:szCs w:val="20"/>
      </w:rPr>
      <w:t xml:space="preserve">          Skyriaus duomenys: tel. (</w:t>
    </w:r>
    <w:r w:rsidR="009B08A0">
      <w:rPr>
        <w:rFonts w:ascii="Arial" w:hAnsi="Arial" w:cs="Arial"/>
        <w:sz w:val="20"/>
        <w:szCs w:val="20"/>
      </w:rPr>
      <w:t>0</w:t>
    </w:r>
    <w:r w:rsidRPr="006E17A3">
      <w:rPr>
        <w:rFonts w:ascii="Arial" w:hAnsi="Arial" w:cs="Arial"/>
        <w:sz w:val="20"/>
        <w:szCs w:val="20"/>
      </w:rPr>
      <w:t xml:space="preserve"> 46)  47</w:t>
    </w:r>
    <w:r w:rsidR="00DC7E16" w:rsidRPr="006E17A3">
      <w:rPr>
        <w:rFonts w:ascii="Arial" w:hAnsi="Arial" w:cs="Arial"/>
        <w:sz w:val="20"/>
        <w:szCs w:val="20"/>
      </w:rPr>
      <w:t xml:space="preserve"> </w:t>
    </w:r>
    <w:r w:rsidR="009D4CC3" w:rsidRPr="006E17A3">
      <w:rPr>
        <w:rFonts w:ascii="Arial" w:hAnsi="Arial" w:cs="Arial"/>
        <w:sz w:val="20"/>
        <w:szCs w:val="20"/>
      </w:rPr>
      <w:t>19</w:t>
    </w:r>
    <w:r w:rsidR="008E7803" w:rsidRPr="006E17A3">
      <w:rPr>
        <w:rFonts w:ascii="Arial" w:hAnsi="Arial" w:cs="Arial"/>
        <w:sz w:val="20"/>
        <w:szCs w:val="20"/>
      </w:rPr>
      <w:t xml:space="preserve"> 70</w:t>
    </w:r>
    <w:r w:rsidRPr="006E17A3">
      <w:rPr>
        <w:rFonts w:ascii="Arial" w:hAnsi="Arial" w:cs="Arial"/>
        <w:sz w:val="20"/>
        <w:szCs w:val="20"/>
      </w:rPr>
      <w:tab/>
    </w:r>
  </w:p>
  <w:p w14:paraId="1CCA2064" w14:textId="77777777" w:rsidR="00763883" w:rsidRPr="00653A3B" w:rsidRDefault="00763883" w:rsidP="00763883">
    <w:pPr>
      <w:pStyle w:val="Porat"/>
      <w:tabs>
        <w:tab w:val="right" w:pos="9638"/>
      </w:tabs>
      <w:ind w:hanging="1134"/>
      <w:rPr>
        <w:lang w:val="es-ES"/>
      </w:rPr>
    </w:pPr>
    <w:r w:rsidRPr="006E17A3">
      <w:rPr>
        <w:rFonts w:ascii="Arial" w:hAnsi="Arial" w:cs="Arial"/>
        <w:sz w:val="20"/>
        <w:szCs w:val="20"/>
      </w:rPr>
      <w:t xml:space="preserve">          El. p. </w:t>
    </w:r>
    <w:r w:rsidR="009D4CC3" w:rsidRPr="006E17A3">
      <w:rPr>
        <w:rFonts w:ascii="Arial" w:hAnsi="Arial" w:cs="Arial"/>
        <w:sz w:val="20"/>
        <w:szCs w:val="20"/>
      </w:rPr>
      <w:t>gitana.bajoriniene</w:t>
    </w:r>
    <w:r w:rsidRPr="006E17A3">
      <w:rPr>
        <w:rFonts w:ascii="Arial" w:hAnsi="Arial" w:cs="Arial"/>
        <w:sz w:val="20"/>
        <w:szCs w:val="20"/>
      </w:rPr>
      <w:t>@klaipedos-r.lt</w:t>
    </w:r>
    <w:r w:rsidRPr="00653A3B">
      <w:rPr>
        <w:rFonts w:ascii="Arial" w:hAnsi="Arial" w:cs="Arial"/>
        <w:lang w:val="es-ES"/>
      </w:rPr>
      <w:tab/>
    </w:r>
    <w:r w:rsidRPr="00653A3B">
      <w:rPr>
        <w:lang w:val="es-ES"/>
      </w:rPr>
      <w:tab/>
    </w:r>
    <w:r w:rsidRPr="00653A3B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8FBB7" w14:textId="77777777" w:rsidR="00D5434C" w:rsidRDefault="00D5434C" w:rsidP="00F3669A">
      <w:r>
        <w:separator/>
      </w:r>
    </w:p>
  </w:footnote>
  <w:footnote w:type="continuationSeparator" w:id="0">
    <w:p w14:paraId="655C776B" w14:textId="77777777" w:rsidR="00D5434C" w:rsidRDefault="00D5434C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740374">
    <w:abstractNumId w:val="0"/>
  </w:num>
  <w:num w:numId="2" w16cid:durableId="1327250917">
    <w:abstractNumId w:val="1"/>
  </w:num>
  <w:num w:numId="3" w16cid:durableId="1434860947">
    <w:abstractNumId w:val="3"/>
  </w:num>
  <w:num w:numId="4" w16cid:durableId="1365905626">
    <w:abstractNumId w:val="4"/>
  </w:num>
  <w:num w:numId="5" w16cid:durableId="1052652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28DA"/>
    <w:rsid w:val="00003755"/>
    <w:rsid w:val="00003BCB"/>
    <w:rsid w:val="00006C5D"/>
    <w:rsid w:val="00007819"/>
    <w:rsid w:val="00012987"/>
    <w:rsid w:val="00013E8F"/>
    <w:rsid w:val="00015CDC"/>
    <w:rsid w:val="00016A34"/>
    <w:rsid w:val="00016C79"/>
    <w:rsid w:val="00021A50"/>
    <w:rsid w:val="0002339C"/>
    <w:rsid w:val="000235C1"/>
    <w:rsid w:val="0002518A"/>
    <w:rsid w:val="000270AB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52A41"/>
    <w:rsid w:val="0005735F"/>
    <w:rsid w:val="00060D41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230"/>
    <w:rsid w:val="000A2600"/>
    <w:rsid w:val="000A2EDF"/>
    <w:rsid w:val="000A3EAA"/>
    <w:rsid w:val="000A4958"/>
    <w:rsid w:val="000C2816"/>
    <w:rsid w:val="000D05A0"/>
    <w:rsid w:val="000D24DA"/>
    <w:rsid w:val="000F1C0D"/>
    <w:rsid w:val="00100414"/>
    <w:rsid w:val="00104652"/>
    <w:rsid w:val="00106330"/>
    <w:rsid w:val="00113323"/>
    <w:rsid w:val="00114BA7"/>
    <w:rsid w:val="001173B6"/>
    <w:rsid w:val="00120407"/>
    <w:rsid w:val="00124C12"/>
    <w:rsid w:val="00133531"/>
    <w:rsid w:val="00135AB4"/>
    <w:rsid w:val="00137E97"/>
    <w:rsid w:val="00142B14"/>
    <w:rsid w:val="00152674"/>
    <w:rsid w:val="00152C82"/>
    <w:rsid w:val="0015397E"/>
    <w:rsid w:val="00165677"/>
    <w:rsid w:val="00165F3C"/>
    <w:rsid w:val="00166FF7"/>
    <w:rsid w:val="0016762F"/>
    <w:rsid w:val="00172665"/>
    <w:rsid w:val="00175C3A"/>
    <w:rsid w:val="00180E70"/>
    <w:rsid w:val="00182BDC"/>
    <w:rsid w:val="001833A6"/>
    <w:rsid w:val="00183825"/>
    <w:rsid w:val="00183C9D"/>
    <w:rsid w:val="00190F04"/>
    <w:rsid w:val="00192C08"/>
    <w:rsid w:val="001943C3"/>
    <w:rsid w:val="00195E99"/>
    <w:rsid w:val="00197BEE"/>
    <w:rsid w:val="001A49A2"/>
    <w:rsid w:val="001B0B58"/>
    <w:rsid w:val="001B2094"/>
    <w:rsid w:val="001B522F"/>
    <w:rsid w:val="001B5E4B"/>
    <w:rsid w:val="001B62CB"/>
    <w:rsid w:val="001B7676"/>
    <w:rsid w:val="001C1B12"/>
    <w:rsid w:val="001C5296"/>
    <w:rsid w:val="001C6E8A"/>
    <w:rsid w:val="001C752D"/>
    <w:rsid w:val="001D1CC7"/>
    <w:rsid w:val="001D1FEF"/>
    <w:rsid w:val="001D33B8"/>
    <w:rsid w:val="001D5F78"/>
    <w:rsid w:val="001D6856"/>
    <w:rsid w:val="001D6BD4"/>
    <w:rsid w:val="001D6FAB"/>
    <w:rsid w:val="001D7B36"/>
    <w:rsid w:val="001D7E83"/>
    <w:rsid w:val="001E1534"/>
    <w:rsid w:val="001E1807"/>
    <w:rsid w:val="001E4166"/>
    <w:rsid w:val="001F0711"/>
    <w:rsid w:val="001F0AD1"/>
    <w:rsid w:val="001F5DB6"/>
    <w:rsid w:val="001F72FA"/>
    <w:rsid w:val="001F7E87"/>
    <w:rsid w:val="002019A6"/>
    <w:rsid w:val="00204B5E"/>
    <w:rsid w:val="00205B9C"/>
    <w:rsid w:val="002100E9"/>
    <w:rsid w:val="00215F04"/>
    <w:rsid w:val="00216E4C"/>
    <w:rsid w:val="00221EE7"/>
    <w:rsid w:val="002260DA"/>
    <w:rsid w:val="00230BEE"/>
    <w:rsid w:val="002336B1"/>
    <w:rsid w:val="002343FD"/>
    <w:rsid w:val="0023606D"/>
    <w:rsid w:val="002450FB"/>
    <w:rsid w:val="00246C96"/>
    <w:rsid w:val="00247429"/>
    <w:rsid w:val="00247E62"/>
    <w:rsid w:val="00256A54"/>
    <w:rsid w:val="00256DD2"/>
    <w:rsid w:val="002602AC"/>
    <w:rsid w:val="00266E26"/>
    <w:rsid w:val="00281E0B"/>
    <w:rsid w:val="00282DAE"/>
    <w:rsid w:val="00283426"/>
    <w:rsid w:val="0028597B"/>
    <w:rsid w:val="002860E7"/>
    <w:rsid w:val="00286CAA"/>
    <w:rsid w:val="0029273E"/>
    <w:rsid w:val="0029593B"/>
    <w:rsid w:val="002A3A1E"/>
    <w:rsid w:val="002A69E3"/>
    <w:rsid w:val="002B0933"/>
    <w:rsid w:val="002B3FA0"/>
    <w:rsid w:val="002B49BD"/>
    <w:rsid w:val="002B683A"/>
    <w:rsid w:val="002C09DC"/>
    <w:rsid w:val="002C1789"/>
    <w:rsid w:val="002C6700"/>
    <w:rsid w:val="002C6CB7"/>
    <w:rsid w:val="002D5DC9"/>
    <w:rsid w:val="002E13CF"/>
    <w:rsid w:val="002E3E4E"/>
    <w:rsid w:val="002E6317"/>
    <w:rsid w:val="002E657F"/>
    <w:rsid w:val="002E7C97"/>
    <w:rsid w:val="002E7F79"/>
    <w:rsid w:val="002F1DEA"/>
    <w:rsid w:val="002F32E6"/>
    <w:rsid w:val="002F353F"/>
    <w:rsid w:val="002F3A3D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380D"/>
    <w:rsid w:val="0032756E"/>
    <w:rsid w:val="00327DB6"/>
    <w:rsid w:val="00331ADA"/>
    <w:rsid w:val="00332D0B"/>
    <w:rsid w:val="003339A2"/>
    <w:rsid w:val="00334E22"/>
    <w:rsid w:val="00340D76"/>
    <w:rsid w:val="00341011"/>
    <w:rsid w:val="00344EAB"/>
    <w:rsid w:val="003454FE"/>
    <w:rsid w:val="00346E4A"/>
    <w:rsid w:val="00347842"/>
    <w:rsid w:val="00347A82"/>
    <w:rsid w:val="00347D33"/>
    <w:rsid w:val="003524A1"/>
    <w:rsid w:val="00357ECE"/>
    <w:rsid w:val="003607D7"/>
    <w:rsid w:val="00361D3C"/>
    <w:rsid w:val="00366DC0"/>
    <w:rsid w:val="00376866"/>
    <w:rsid w:val="003773F1"/>
    <w:rsid w:val="00381AE7"/>
    <w:rsid w:val="00382BA6"/>
    <w:rsid w:val="00384D71"/>
    <w:rsid w:val="0038589A"/>
    <w:rsid w:val="00387755"/>
    <w:rsid w:val="003929E9"/>
    <w:rsid w:val="0039430A"/>
    <w:rsid w:val="00396A5E"/>
    <w:rsid w:val="003A0987"/>
    <w:rsid w:val="003A3BCD"/>
    <w:rsid w:val="003A3D99"/>
    <w:rsid w:val="003B28D1"/>
    <w:rsid w:val="003B3C2C"/>
    <w:rsid w:val="003B3CDC"/>
    <w:rsid w:val="003B431B"/>
    <w:rsid w:val="003C3796"/>
    <w:rsid w:val="003C4668"/>
    <w:rsid w:val="003C46D2"/>
    <w:rsid w:val="003C5C00"/>
    <w:rsid w:val="003D452A"/>
    <w:rsid w:val="003D58B1"/>
    <w:rsid w:val="003E0CD2"/>
    <w:rsid w:val="003E1DED"/>
    <w:rsid w:val="003E2677"/>
    <w:rsid w:val="003E2798"/>
    <w:rsid w:val="003E3E3C"/>
    <w:rsid w:val="003E4322"/>
    <w:rsid w:val="003E4B4F"/>
    <w:rsid w:val="003E50F7"/>
    <w:rsid w:val="003F1F5D"/>
    <w:rsid w:val="0040226F"/>
    <w:rsid w:val="004060AC"/>
    <w:rsid w:val="004067D3"/>
    <w:rsid w:val="004071E9"/>
    <w:rsid w:val="00411F90"/>
    <w:rsid w:val="00412370"/>
    <w:rsid w:val="00420435"/>
    <w:rsid w:val="004214BD"/>
    <w:rsid w:val="00423ADB"/>
    <w:rsid w:val="00423D81"/>
    <w:rsid w:val="0042407D"/>
    <w:rsid w:val="0043026F"/>
    <w:rsid w:val="00431EB4"/>
    <w:rsid w:val="00435493"/>
    <w:rsid w:val="00437E7B"/>
    <w:rsid w:val="0044329B"/>
    <w:rsid w:val="00445171"/>
    <w:rsid w:val="0045099F"/>
    <w:rsid w:val="0045121A"/>
    <w:rsid w:val="0045139B"/>
    <w:rsid w:val="00452331"/>
    <w:rsid w:val="00457480"/>
    <w:rsid w:val="00461EFF"/>
    <w:rsid w:val="004625BB"/>
    <w:rsid w:val="004627AB"/>
    <w:rsid w:val="004657B7"/>
    <w:rsid w:val="0046700A"/>
    <w:rsid w:val="004731E9"/>
    <w:rsid w:val="004770AB"/>
    <w:rsid w:val="00480C6A"/>
    <w:rsid w:val="004811CB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759B"/>
    <w:rsid w:val="004F4204"/>
    <w:rsid w:val="004F55F2"/>
    <w:rsid w:val="004F61F8"/>
    <w:rsid w:val="00502ED9"/>
    <w:rsid w:val="00503832"/>
    <w:rsid w:val="00504744"/>
    <w:rsid w:val="00504A50"/>
    <w:rsid w:val="005134CC"/>
    <w:rsid w:val="005134DA"/>
    <w:rsid w:val="00531587"/>
    <w:rsid w:val="0053170F"/>
    <w:rsid w:val="005321DF"/>
    <w:rsid w:val="005368B5"/>
    <w:rsid w:val="00540E86"/>
    <w:rsid w:val="0054705B"/>
    <w:rsid w:val="0055224B"/>
    <w:rsid w:val="0055510C"/>
    <w:rsid w:val="005569E3"/>
    <w:rsid w:val="005579E6"/>
    <w:rsid w:val="00557FDB"/>
    <w:rsid w:val="00560679"/>
    <w:rsid w:val="00560E6C"/>
    <w:rsid w:val="005653F5"/>
    <w:rsid w:val="00566D21"/>
    <w:rsid w:val="005745B1"/>
    <w:rsid w:val="00574DAE"/>
    <w:rsid w:val="0057749D"/>
    <w:rsid w:val="00577745"/>
    <w:rsid w:val="00580A3E"/>
    <w:rsid w:val="00595420"/>
    <w:rsid w:val="005A1EB6"/>
    <w:rsid w:val="005A3915"/>
    <w:rsid w:val="005A4201"/>
    <w:rsid w:val="005A6699"/>
    <w:rsid w:val="005B1011"/>
    <w:rsid w:val="005B1E6F"/>
    <w:rsid w:val="005B4BFD"/>
    <w:rsid w:val="005B5618"/>
    <w:rsid w:val="005B630C"/>
    <w:rsid w:val="005B728C"/>
    <w:rsid w:val="005B7B07"/>
    <w:rsid w:val="005C73D4"/>
    <w:rsid w:val="005F1FDF"/>
    <w:rsid w:val="005F3E3A"/>
    <w:rsid w:val="005F6F09"/>
    <w:rsid w:val="00600EC0"/>
    <w:rsid w:val="00602F10"/>
    <w:rsid w:val="006037CA"/>
    <w:rsid w:val="00611BF5"/>
    <w:rsid w:val="00616400"/>
    <w:rsid w:val="00616D6E"/>
    <w:rsid w:val="00617D6F"/>
    <w:rsid w:val="00617D81"/>
    <w:rsid w:val="0062013E"/>
    <w:rsid w:val="00620224"/>
    <w:rsid w:val="00620536"/>
    <w:rsid w:val="00627E16"/>
    <w:rsid w:val="0064002E"/>
    <w:rsid w:val="00640FC6"/>
    <w:rsid w:val="00642F20"/>
    <w:rsid w:val="00644DA0"/>
    <w:rsid w:val="0064529E"/>
    <w:rsid w:val="00645C53"/>
    <w:rsid w:val="00650BF6"/>
    <w:rsid w:val="006538DC"/>
    <w:rsid w:val="00653A3B"/>
    <w:rsid w:val="00662374"/>
    <w:rsid w:val="006657A5"/>
    <w:rsid w:val="006668E1"/>
    <w:rsid w:val="00673301"/>
    <w:rsid w:val="00673C2C"/>
    <w:rsid w:val="00680B55"/>
    <w:rsid w:val="00680B9B"/>
    <w:rsid w:val="00681F47"/>
    <w:rsid w:val="00684ADA"/>
    <w:rsid w:val="006860E7"/>
    <w:rsid w:val="006870F2"/>
    <w:rsid w:val="00687AC5"/>
    <w:rsid w:val="006905D1"/>
    <w:rsid w:val="00691147"/>
    <w:rsid w:val="006923F6"/>
    <w:rsid w:val="00693061"/>
    <w:rsid w:val="006A4397"/>
    <w:rsid w:val="006A4AAA"/>
    <w:rsid w:val="006A4ED4"/>
    <w:rsid w:val="006A651F"/>
    <w:rsid w:val="006A6C0E"/>
    <w:rsid w:val="006A6D14"/>
    <w:rsid w:val="006B77B6"/>
    <w:rsid w:val="006C43F7"/>
    <w:rsid w:val="006C64AB"/>
    <w:rsid w:val="006C6B52"/>
    <w:rsid w:val="006C7698"/>
    <w:rsid w:val="006D3D11"/>
    <w:rsid w:val="006D4212"/>
    <w:rsid w:val="006D550E"/>
    <w:rsid w:val="006E17A3"/>
    <w:rsid w:val="006E240C"/>
    <w:rsid w:val="006E2C2A"/>
    <w:rsid w:val="006E2D89"/>
    <w:rsid w:val="006E3B09"/>
    <w:rsid w:val="006E409B"/>
    <w:rsid w:val="006E40AE"/>
    <w:rsid w:val="007011BE"/>
    <w:rsid w:val="007028F9"/>
    <w:rsid w:val="0070390E"/>
    <w:rsid w:val="00703BA1"/>
    <w:rsid w:val="00704203"/>
    <w:rsid w:val="007047E2"/>
    <w:rsid w:val="00713CFC"/>
    <w:rsid w:val="00714413"/>
    <w:rsid w:val="00717A13"/>
    <w:rsid w:val="00717C5E"/>
    <w:rsid w:val="007202F7"/>
    <w:rsid w:val="007322BB"/>
    <w:rsid w:val="007365CC"/>
    <w:rsid w:val="00744CA1"/>
    <w:rsid w:val="0075068D"/>
    <w:rsid w:val="0075091F"/>
    <w:rsid w:val="00750F6B"/>
    <w:rsid w:val="00752CFE"/>
    <w:rsid w:val="007540DD"/>
    <w:rsid w:val="00763883"/>
    <w:rsid w:val="00767E91"/>
    <w:rsid w:val="0077076A"/>
    <w:rsid w:val="00772673"/>
    <w:rsid w:val="00776893"/>
    <w:rsid w:val="00776AC0"/>
    <w:rsid w:val="0077723B"/>
    <w:rsid w:val="0077771B"/>
    <w:rsid w:val="0078000B"/>
    <w:rsid w:val="00783254"/>
    <w:rsid w:val="007833CA"/>
    <w:rsid w:val="00783D23"/>
    <w:rsid w:val="0078631B"/>
    <w:rsid w:val="00787F01"/>
    <w:rsid w:val="00792A80"/>
    <w:rsid w:val="00792E7D"/>
    <w:rsid w:val="007931A1"/>
    <w:rsid w:val="007931AB"/>
    <w:rsid w:val="007939F1"/>
    <w:rsid w:val="0079540C"/>
    <w:rsid w:val="007A1329"/>
    <w:rsid w:val="007A2900"/>
    <w:rsid w:val="007A5D3B"/>
    <w:rsid w:val="007A6FCB"/>
    <w:rsid w:val="007B1D39"/>
    <w:rsid w:val="007B65A5"/>
    <w:rsid w:val="007C0474"/>
    <w:rsid w:val="007C197F"/>
    <w:rsid w:val="007C2B61"/>
    <w:rsid w:val="007C2F71"/>
    <w:rsid w:val="007D010A"/>
    <w:rsid w:val="007D445B"/>
    <w:rsid w:val="007F0B23"/>
    <w:rsid w:val="007F1253"/>
    <w:rsid w:val="007F2C55"/>
    <w:rsid w:val="00801BB1"/>
    <w:rsid w:val="008057A5"/>
    <w:rsid w:val="00805851"/>
    <w:rsid w:val="00811EE6"/>
    <w:rsid w:val="00814B59"/>
    <w:rsid w:val="008150F6"/>
    <w:rsid w:val="00820C4D"/>
    <w:rsid w:val="00820E80"/>
    <w:rsid w:val="00834599"/>
    <w:rsid w:val="00835499"/>
    <w:rsid w:val="0083554F"/>
    <w:rsid w:val="0084129A"/>
    <w:rsid w:val="00843F21"/>
    <w:rsid w:val="00845468"/>
    <w:rsid w:val="00850C5D"/>
    <w:rsid w:val="00853EB1"/>
    <w:rsid w:val="00854E64"/>
    <w:rsid w:val="00860AF8"/>
    <w:rsid w:val="008633DC"/>
    <w:rsid w:val="00865267"/>
    <w:rsid w:val="00866A7E"/>
    <w:rsid w:val="00867C37"/>
    <w:rsid w:val="00883395"/>
    <w:rsid w:val="00890C50"/>
    <w:rsid w:val="008933FA"/>
    <w:rsid w:val="00896A4F"/>
    <w:rsid w:val="00897A21"/>
    <w:rsid w:val="00897C5C"/>
    <w:rsid w:val="008A3D65"/>
    <w:rsid w:val="008A46D6"/>
    <w:rsid w:val="008A54FC"/>
    <w:rsid w:val="008B09AA"/>
    <w:rsid w:val="008B27BA"/>
    <w:rsid w:val="008B2FC9"/>
    <w:rsid w:val="008C09B6"/>
    <w:rsid w:val="008C0B80"/>
    <w:rsid w:val="008C16EB"/>
    <w:rsid w:val="008C18F7"/>
    <w:rsid w:val="008C3797"/>
    <w:rsid w:val="008C7804"/>
    <w:rsid w:val="008C7837"/>
    <w:rsid w:val="008D18C8"/>
    <w:rsid w:val="008D2D2E"/>
    <w:rsid w:val="008D60EF"/>
    <w:rsid w:val="008E0714"/>
    <w:rsid w:val="008E0C95"/>
    <w:rsid w:val="008E7803"/>
    <w:rsid w:val="008E795F"/>
    <w:rsid w:val="008F20BE"/>
    <w:rsid w:val="008F31FA"/>
    <w:rsid w:val="00902C2A"/>
    <w:rsid w:val="00904BC6"/>
    <w:rsid w:val="0090662B"/>
    <w:rsid w:val="00925100"/>
    <w:rsid w:val="0093237D"/>
    <w:rsid w:val="00932652"/>
    <w:rsid w:val="009338F1"/>
    <w:rsid w:val="00943540"/>
    <w:rsid w:val="00944876"/>
    <w:rsid w:val="009478D7"/>
    <w:rsid w:val="00947CA0"/>
    <w:rsid w:val="009518D9"/>
    <w:rsid w:val="00952190"/>
    <w:rsid w:val="00955EDC"/>
    <w:rsid w:val="00956750"/>
    <w:rsid w:val="0097419C"/>
    <w:rsid w:val="00982005"/>
    <w:rsid w:val="0098260F"/>
    <w:rsid w:val="00983C2C"/>
    <w:rsid w:val="00986C5C"/>
    <w:rsid w:val="00990A38"/>
    <w:rsid w:val="00991D81"/>
    <w:rsid w:val="00991E15"/>
    <w:rsid w:val="009930F1"/>
    <w:rsid w:val="00995915"/>
    <w:rsid w:val="00996AF2"/>
    <w:rsid w:val="009A5E82"/>
    <w:rsid w:val="009B08A0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D4CC3"/>
    <w:rsid w:val="009E1C8B"/>
    <w:rsid w:val="009E2EE6"/>
    <w:rsid w:val="009F29A0"/>
    <w:rsid w:val="009F7613"/>
    <w:rsid w:val="00A001FA"/>
    <w:rsid w:val="00A003A2"/>
    <w:rsid w:val="00A036E6"/>
    <w:rsid w:val="00A105C6"/>
    <w:rsid w:val="00A11285"/>
    <w:rsid w:val="00A117A6"/>
    <w:rsid w:val="00A15C0B"/>
    <w:rsid w:val="00A21A80"/>
    <w:rsid w:val="00A22DD6"/>
    <w:rsid w:val="00A263C3"/>
    <w:rsid w:val="00A31BC1"/>
    <w:rsid w:val="00A32EF4"/>
    <w:rsid w:val="00A33C8A"/>
    <w:rsid w:val="00A37995"/>
    <w:rsid w:val="00A37D50"/>
    <w:rsid w:val="00A4002A"/>
    <w:rsid w:val="00A45582"/>
    <w:rsid w:val="00A51DC2"/>
    <w:rsid w:val="00A672C5"/>
    <w:rsid w:val="00A71018"/>
    <w:rsid w:val="00A71FC7"/>
    <w:rsid w:val="00A7763F"/>
    <w:rsid w:val="00A80068"/>
    <w:rsid w:val="00A824A8"/>
    <w:rsid w:val="00A84329"/>
    <w:rsid w:val="00A904E4"/>
    <w:rsid w:val="00A91C2A"/>
    <w:rsid w:val="00A931F1"/>
    <w:rsid w:val="00AA5C94"/>
    <w:rsid w:val="00AB5450"/>
    <w:rsid w:val="00AC2AA7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06B04"/>
    <w:rsid w:val="00B100E9"/>
    <w:rsid w:val="00B1475F"/>
    <w:rsid w:val="00B20D1D"/>
    <w:rsid w:val="00B23DB5"/>
    <w:rsid w:val="00B26C12"/>
    <w:rsid w:val="00B31748"/>
    <w:rsid w:val="00B41286"/>
    <w:rsid w:val="00B419CE"/>
    <w:rsid w:val="00B478BC"/>
    <w:rsid w:val="00B5125F"/>
    <w:rsid w:val="00B517BE"/>
    <w:rsid w:val="00B55488"/>
    <w:rsid w:val="00B62D0D"/>
    <w:rsid w:val="00B63CED"/>
    <w:rsid w:val="00B64A7F"/>
    <w:rsid w:val="00B6585F"/>
    <w:rsid w:val="00B72F97"/>
    <w:rsid w:val="00B73C95"/>
    <w:rsid w:val="00B74384"/>
    <w:rsid w:val="00B8049E"/>
    <w:rsid w:val="00B83FA4"/>
    <w:rsid w:val="00B90656"/>
    <w:rsid w:val="00B95893"/>
    <w:rsid w:val="00B961B5"/>
    <w:rsid w:val="00B9743D"/>
    <w:rsid w:val="00BA2513"/>
    <w:rsid w:val="00BA35AC"/>
    <w:rsid w:val="00BA3DD0"/>
    <w:rsid w:val="00BA4066"/>
    <w:rsid w:val="00BA4C87"/>
    <w:rsid w:val="00BB08E0"/>
    <w:rsid w:val="00BB2DA0"/>
    <w:rsid w:val="00BB6E0E"/>
    <w:rsid w:val="00BB73EA"/>
    <w:rsid w:val="00BC0E62"/>
    <w:rsid w:val="00BC0EC8"/>
    <w:rsid w:val="00BC1813"/>
    <w:rsid w:val="00BC4FA5"/>
    <w:rsid w:val="00BD2570"/>
    <w:rsid w:val="00BD31B2"/>
    <w:rsid w:val="00BD514B"/>
    <w:rsid w:val="00BD6F4B"/>
    <w:rsid w:val="00BD708D"/>
    <w:rsid w:val="00BE0F7A"/>
    <w:rsid w:val="00BE233C"/>
    <w:rsid w:val="00BE5D00"/>
    <w:rsid w:val="00C01F87"/>
    <w:rsid w:val="00C03DEF"/>
    <w:rsid w:val="00C052DB"/>
    <w:rsid w:val="00C0539B"/>
    <w:rsid w:val="00C10DEE"/>
    <w:rsid w:val="00C165DF"/>
    <w:rsid w:val="00C16C16"/>
    <w:rsid w:val="00C1766A"/>
    <w:rsid w:val="00C17A12"/>
    <w:rsid w:val="00C20ED0"/>
    <w:rsid w:val="00C250A6"/>
    <w:rsid w:val="00C260DD"/>
    <w:rsid w:val="00C263A8"/>
    <w:rsid w:val="00C33A4C"/>
    <w:rsid w:val="00C445D5"/>
    <w:rsid w:val="00C44D61"/>
    <w:rsid w:val="00C50379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C2"/>
    <w:rsid w:val="00C655FC"/>
    <w:rsid w:val="00C71091"/>
    <w:rsid w:val="00C731F0"/>
    <w:rsid w:val="00C73CD2"/>
    <w:rsid w:val="00C755BC"/>
    <w:rsid w:val="00C7782E"/>
    <w:rsid w:val="00C77A6E"/>
    <w:rsid w:val="00C852B1"/>
    <w:rsid w:val="00C9025E"/>
    <w:rsid w:val="00C90C58"/>
    <w:rsid w:val="00C9170B"/>
    <w:rsid w:val="00C91D40"/>
    <w:rsid w:val="00C91F19"/>
    <w:rsid w:val="00C96E86"/>
    <w:rsid w:val="00C97096"/>
    <w:rsid w:val="00CA047E"/>
    <w:rsid w:val="00CA38FC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B66E8"/>
    <w:rsid w:val="00CC0991"/>
    <w:rsid w:val="00CC358B"/>
    <w:rsid w:val="00CC45B5"/>
    <w:rsid w:val="00CC66B8"/>
    <w:rsid w:val="00CC7F10"/>
    <w:rsid w:val="00CD2BA4"/>
    <w:rsid w:val="00CD2C27"/>
    <w:rsid w:val="00CD397E"/>
    <w:rsid w:val="00CD7AFE"/>
    <w:rsid w:val="00CE3424"/>
    <w:rsid w:val="00CE4053"/>
    <w:rsid w:val="00CE7B86"/>
    <w:rsid w:val="00CF1DB9"/>
    <w:rsid w:val="00CF371E"/>
    <w:rsid w:val="00D02193"/>
    <w:rsid w:val="00D04853"/>
    <w:rsid w:val="00D1163F"/>
    <w:rsid w:val="00D24F5A"/>
    <w:rsid w:val="00D258A2"/>
    <w:rsid w:val="00D273A2"/>
    <w:rsid w:val="00D27F44"/>
    <w:rsid w:val="00D30D55"/>
    <w:rsid w:val="00D3451F"/>
    <w:rsid w:val="00D37016"/>
    <w:rsid w:val="00D40D57"/>
    <w:rsid w:val="00D417D2"/>
    <w:rsid w:val="00D52AA7"/>
    <w:rsid w:val="00D52DB4"/>
    <w:rsid w:val="00D5434C"/>
    <w:rsid w:val="00D5730F"/>
    <w:rsid w:val="00D608E7"/>
    <w:rsid w:val="00D6174A"/>
    <w:rsid w:val="00D634F7"/>
    <w:rsid w:val="00D64498"/>
    <w:rsid w:val="00D64785"/>
    <w:rsid w:val="00D675DF"/>
    <w:rsid w:val="00D718F5"/>
    <w:rsid w:val="00D75309"/>
    <w:rsid w:val="00D76B96"/>
    <w:rsid w:val="00D76DAF"/>
    <w:rsid w:val="00D77010"/>
    <w:rsid w:val="00D77036"/>
    <w:rsid w:val="00D77335"/>
    <w:rsid w:val="00D815EE"/>
    <w:rsid w:val="00D81DE2"/>
    <w:rsid w:val="00D81F5E"/>
    <w:rsid w:val="00D838F9"/>
    <w:rsid w:val="00D84576"/>
    <w:rsid w:val="00D85DC5"/>
    <w:rsid w:val="00D873F7"/>
    <w:rsid w:val="00D92366"/>
    <w:rsid w:val="00D94ADA"/>
    <w:rsid w:val="00D97A8B"/>
    <w:rsid w:val="00DA5C8C"/>
    <w:rsid w:val="00DB580C"/>
    <w:rsid w:val="00DC039B"/>
    <w:rsid w:val="00DC3130"/>
    <w:rsid w:val="00DC7E16"/>
    <w:rsid w:val="00DD50ED"/>
    <w:rsid w:val="00DD58C3"/>
    <w:rsid w:val="00DD5937"/>
    <w:rsid w:val="00DE0339"/>
    <w:rsid w:val="00DE5D9F"/>
    <w:rsid w:val="00DE5F5C"/>
    <w:rsid w:val="00DF76DC"/>
    <w:rsid w:val="00E00F38"/>
    <w:rsid w:val="00E043D1"/>
    <w:rsid w:val="00E10A5A"/>
    <w:rsid w:val="00E12AC5"/>
    <w:rsid w:val="00E15218"/>
    <w:rsid w:val="00E177A5"/>
    <w:rsid w:val="00E32BA4"/>
    <w:rsid w:val="00E43B8D"/>
    <w:rsid w:val="00E43DF2"/>
    <w:rsid w:val="00E44283"/>
    <w:rsid w:val="00E46165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31E7"/>
    <w:rsid w:val="00E645D7"/>
    <w:rsid w:val="00E66225"/>
    <w:rsid w:val="00E7159F"/>
    <w:rsid w:val="00E71E4E"/>
    <w:rsid w:val="00E733F7"/>
    <w:rsid w:val="00E765D7"/>
    <w:rsid w:val="00E81EDD"/>
    <w:rsid w:val="00E828AC"/>
    <w:rsid w:val="00E86E0D"/>
    <w:rsid w:val="00E91B84"/>
    <w:rsid w:val="00E93A0D"/>
    <w:rsid w:val="00EA0CBD"/>
    <w:rsid w:val="00EA11E7"/>
    <w:rsid w:val="00EA26F6"/>
    <w:rsid w:val="00EB5A94"/>
    <w:rsid w:val="00EB640D"/>
    <w:rsid w:val="00EC161B"/>
    <w:rsid w:val="00EC3763"/>
    <w:rsid w:val="00EC6355"/>
    <w:rsid w:val="00EC68F9"/>
    <w:rsid w:val="00EC70CF"/>
    <w:rsid w:val="00EC71D7"/>
    <w:rsid w:val="00EE7196"/>
    <w:rsid w:val="00EE7377"/>
    <w:rsid w:val="00EF14B3"/>
    <w:rsid w:val="00EF71F4"/>
    <w:rsid w:val="00F029A6"/>
    <w:rsid w:val="00F116E4"/>
    <w:rsid w:val="00F12066"/>
    <w:rsid w:val="00F149C1"/>
    <w:rsid w:val="00F179BE"/>
    <w:rsid w:val="00F20EC3"/>
    <w:rsid w:val="00F30198"/>
    <w:rsid w:val="00F34961"/>
    <w:rsid w:val="00F3669A"/>
    <w:rsid w:val="00F40E0B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81B4D"/>
    <w:rsid w:val="00F82BFC"/>
    <w:rsid w:val="00F85FC0"/>
    <w:rsid w:val="00F8629D"/>
    <w:rsid w:val="00F910CE"/>
    <w:rsid w:val="00FA7981"/>
    <w:rsid w:val="00FA7FBE"/>
    <w:rsid w:val="00FB0CFE"/>
    <w:rsid w:val="00FB26CF"/>
    <w:rsid w:val="00FB5671"/>
    <w:rsid w:val="00FC324E"/>
    <w:rsid w:val="00FC74EA"/>
    <w:rsid w:val="00FC7CDE"/>
    <w:rsid w:val="00FD53EB"/>
    <w:rsid w:val="00FD7929"/>
    <w:rsid w:val="00FE130B"/>
    <w:rsid w:val="00FE338B"/>
    <w:rsid w:val="00FE5D85"/>
    <w:rsid w:val="00FF1739"/>
    <w:rsid w:val="00FF2844"/>
    <w:rsid w:val="00FF4579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E88DC7"/>
  <w15:docId w15:val="{5457BC42-3D6F-4FC4-A8A9-4766182D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A3A1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B49BD"/>
    <w:rPr>
      <w:sz w:val="24"/>
      <w:szCs w:val="24"/>
      <w:lang w:eastAsia="en-US"/>
    </w:rPr>
  </w:style>
  <w:style w:type="paragraph" w:customStyle="1" w:styleId="Default">
    <w:name w:val="Default"/>
    <w:rsid w:val="00896A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etarp1">
    <w:name w:val="Be tarpų1"/>
    <w:uiPriority w:val="99"/>
    <w:qFormat/>
    <w:rsid w:val="00A7763F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A3A1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F1003-536C-46F9-9796-C50AA591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700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2020-07-30T07:57:00Z</cp:lastPrinted>
  <dcterms:created xsi:type="dcterms:W3CDTF">2026-02-12T08:10:00Z</dcterms:created>
  <dcterms:modified xsi:type="dcterms:W3CDTF">2026-02-12T08:10:00Z</dcterms:modified>
</cp:coreProperties>
</file>